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1E952" w14:textId="47B1E966" w:rsidR="00BA00AB" w:rsidRDefault="00A516D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Dorothy VERNON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0F53C101" w14:textId="1B1FF9C4" w:rsidR="00A516D5" w:rsidRDefault="00A516D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BD82BC" w14:textId="654D386B" w:rsidR="00A516D5" w:rsidRDefault="00A516D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7A3DB5" w14:textId="4AF1850D" w:rsidR="00A516D5" w:rsidRDefault="00A516D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Ralph Vernon and Elizabeth Norris.    (I.G.I.)</w:t>
      </w:r>
    </w:p>
    <w:p w14:paraId="2E8A2BB9" w14:textId="6FE0F8EA" w:rsidR="00A516D5" w:rsidRDefault="00A516D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Sir John </w:t>
      </w:r>
      <w:r w:rsidR="007C1952">
        <w:rPr>
          <w:rFonts w:ascii="Times New Roman" w:hAnsi="Times New Roman" w:cs="Times New Roman"/>
          <w:sz w:val="24"/>
          <w:szCs w:val="24"/>
        </w:rPr>
        <w:t xml:space="preserve">Savage of </w:t>
      </w:r>
      <w:proofErr w:type="gramStart"/>
      <w:r w:rsidR="007C1952">
        <w:rPr>
          <w:rFonts w:ascii="Times New Roman" w:hAnsi="Times New Roman" w:cs="Times New Roman"/>
          <w:sz w:val="24"/>
          <w:szCs w:val="24"/>
        </w:rPr>
        <w:t>Clifton(</w:t>
      </w:r>
      <w:proofErr w:type="gramEnd"/>
      <w:r w:rsidR="007C1952">
        <w:rPr>
          <w:rFonts w:ascii="Times New Roman" w:hAnsi="Times New Roman" w:cs="Times New Roman"/>
          <w:sz w:val="24"/>
          <w:szCs w:val="24"/>
        </w:rPr>
        <w:t>k.b.1492)(q.v.).  (ibid.)</w:t>
      </w:r>
    </w:p>
    <w:p w14:paraId="24BA179B" w14:textId="7755734F" w:rsidR="007C1952" w:rsidRDefault="007C19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Alicia, Felicia, Ellen, Sir John, Maud, Catherine.   (ibid.)</w:t>
      </w:r>
    </w:p>
    <w:p w14:paraId="24358673" w14:textId="3473C138" w:rsidR="007C1952" w:rsidRDefault="007C19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C85A35" w14:textId="3C398D6E" w:rsidR="007C1952" w:rsidRDefault="007C19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37734" w14:textId="011B2280" w:rsidR="007C1952" w:rsidRPr="007C1952" w:rsidRDefault="007C19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2021</w:t>
      </w:r>
    </w:p>
    <w:sectPr w:rsidR="007C1952" w:rsidRPr="007C19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8F082" w14:textId="77777777" w:rsidR="00A516D5" w:rsidRDefault="00A516D5" w:rsidP="009139A6">
      <w:r>
        <w:separator/>
      </w:r>
    </w:p>
  </w:endnote>
  <w:endnote w:type="continuationSeparator" w:id="0">
    <w:p w14:paraId="3D8AE8F5" w14:textId="77777777" w:rsidR="00A516D5" w:rsidRDefault="00A516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741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6D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22E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0AE8D" w14:textId="77777777" w:rsidR="00A516D5" w:rsidRDefault="00A516D5" w:rsidP="009139A6">
      <w:r>
        <w:separator/>
      </w:r>
    </w:p>
  </w:footnote>
  <w:footnote w:type="continuationSeparator" w:id="0">
    <w:p w14:paraId="4EE7FE7C" w14:textId="77777777" w:rsidR="00A516D5" w:rsidRDefault="00A516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E8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B35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193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6D5"/>
    <w:rsid w:val="000666E0"/>
    <w:rsid w:val="002510B7"/>
    <w:rsid w:val="005C130B"/>
    <w:rsid w:val="007C1952"/>
    <w:rsid w:val="00826F5C"/>
    <w:rsid w:val="009139A6"/>
    <w:rsid w:val="009448BB"/>
    <w:rsid w:val="00A3176C"/>
    <w:rsid w:val="00A516D5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56150"/>
  <w15:chartTrackingRefBased/>
  <w15:docId w15:val="{04325EE1-7014-4F14-98EF-6A1EAAB6F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47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2021-04-28T11:55:00Z</dcterms:created>
  <dcterms:modified xsi:type="dcterms:W3CDTF">2021-04-28T12:42:00Z</dcterms:modified>
</cp:coreProperties>
</file>